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3AB78" w14:textId="77777777" w:rsidR="00454734" w:rsidRDefault="00454734" w:rsidP="00454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BRAUNSTON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13F5EC32" w14:textId="77777777" w:rsidR="00454734" w:rsidRDefault="00454734" w:rsidP="00454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Weaver.</w:t>
      </w:r>
    </w:p>
    <w:p w14:paraId="5C72E638" w14:textId="77777777" w:rsidR="00454734" w:rsidRDefault="00454734" w:rsidP="00454734">
      <w:pPr>
        <w:rPr>
          <w:rFonts w:ascii="Times New Roman" w:hAnsi="Times New Roman" w:cs="Times New Roman"/>
        </w:rPr>
      </w:pPr>
    </w:p>
    <w:p w14:paraId="3EF6EB0E" w14:textId="77777777" w:rsidR="00454734" w:rsidRDefault="00454734" w:rsidP="00454734">
      <w:pPr>
        <w:rPr>
          <w:rFonts w:ascii="Times New Roman" w:hAnsi="Times New Roman" w:cs="Times New Roman"/>
        </w:rPr>
      </w:pPr>
    </w:p>
    <w:p w14:paraId="21A44377" w14:textId="77777777" w:rsidR="00454734" w:rsidRDefault="00454734" w:rsidP="00454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Parker, Abbess of </w:t>
      </w:r>
      <w:proofErr w:type="spellStart"/>
      <w:r>
        <w:rPr>
          <w:rFonts w:ascii="Times New Roman" w:hAnsi="Times New Roman" w:cs="Times New Roman"/>
        </w:rPr>
        <w:t>Canonlegh</w:t>
      </w:r>
      <w:proofErr w:type="spellEnd"/>
      <w:r>
        <w:rPr>
          <w:rFonts w:ascii="Times New Roman" w:hAnsi="Times New Roman" w:cs="Times New Roman"/>
        </w:rPr>
        <w:t>(q.v.), brought a plaint of debt against</w:t>
      </w:r>
    </w:p>
    <w:p w14:paraId="35BCFBBB" w14:textId="77777777" w:rsidR="00454734" w:rsidRDefault="00454734" w:rsidP="0045473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 and Nicholas Braunston of East </w:t>
      </w:r>
      <w:proofErr w:type="spellStart"/>
      <w:r>
        <w:rPr>
          <w:rFonts w:ascii="Times New Roman" w:hAnsi="Times New Roman" w:cs="Times New Roman"/>
        </w:rPr>
        <w:t>Berfold</w:t>
      </w:r>
      <w:proofErr w:type="spellEnd"/>
      <w:r>
        <w:rPr>
          <w:rFonts w:ascii="Times New Roman" w:hAnsi="Times New Roman" w:cs="Times New Roman"/>
        </w:rPr>
        <w:t xml:space="preserve">(q.v.), as the executors of Robert Braunston of Benfleet(q.v.), and also John </w:t>
      </w:r>
      <w:proofErr w:type="spellStart"/>
      <w:r>
        <w:rPr>
          <w:rFonts w:ascii="Times New Roman" w:hAnsi="Times New Roman" w:cs="Times New Roman"/>
        </w:rPr>
        <w:t>Colyn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(q.v.) and his</w:t>
      </w:r>
    </w:p>
    <w:p w14:paraId="2E12040F" w14:textId="77777777" w:rsidR="00454734" w:rsidRDefault="00454734" w:rsidP="0045473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wife, Joan(q.v.), as the executors of William Terry of Manningtree(q.v.).</w:t>
      </w:r>
    </w:p>
    <w:p w14:paraId="04328619" w14:textId="77777777" w:rsidR="00454734" w:rsidRDefault="00454734" w:rsidP="0045473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214F2DF9" w14:textId="77777777" w:rsidR="00454734" w:rsidRDefault="00454734" w:rsidP="00454734">
      <w:pPr>
        <w:rPr>
          <w:rFonts w:ascii="Times New Roman" w:hAnsi="Times New Roman" w:cs="Times New Roman"/>
        </w:rPr>
      </w:pPr>
    </w:p>
    <w:p w14:paraId="75A36878" w14:textId="77777777" w:rsidR="00454734" w:rsidRDefault="00454734" w:rsidP="00454734">
      <w:pPr>
        <w:rPr>
          <w:rFonts w:ascii="Times New Roman" w:hAnsi="Times New Roman" w:cs="Times New Roman"/>
        </w:rPr>
      </w:pPr>
    </w:p>
    <w:p w14:paraId="18EBBA95" w14:textId="77777777" w:rsidR="00454734" w:rsidRDefault="00454734" w:rsidP="00454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June 2019</w:t>
      </w:r>
    </w:p>
    <w:p w14:paraId="549E6163" w14:textId="77777777" w:rsidR="006B2F86" w:rsidRPr="00E71FC3" w:rsidRDefault="004547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4CA2D" w14:textId="77777777" w:rsidR="00454734" w:rsidRDefault="00454734" w:rsidP="00E71FC3">
      <w:r>
        <w:separator/>
      </w:r>
    </w:p>
  </w:endnote>
  <w:endnote w:type="continuationSeparator" w:id="0">
    <w:p w14:paraId="10C6D0DC" w14:textId="77777777" w:rsidR="00454734" w:rsidRDefault="004547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AE0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AF0EC" w14:textId="77777777" w:rsidR="00454734" w:rsidRDefault="00454734" w:rsidP="00E71FC3">
      <w:r>
        <w:separator/>
      </w:r>
    </w:p>
  </w:footnote>
  <w:footnote w:type="continuationSeparator" w:id="0">
    <w:p w14:paraId="470F509A" w14:textId="77777777" w:rsidR="00454734" w:rsidRDefault="004547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34"/>
    <w:rsid w:val="001A7C09"/>
    <w:rsid w:val="004547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B70DF"/>
  <w15:chartTrackingRefBased/>
  <w15:docId w15:val="{5E2BC6AB-DF0F-46E1-9A82-843042D94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7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2019-06-25T18:52:00Z</dcterms:created>
  <dcterms:modified xsi:type="dcterms:W3CDTF">2019-06-25T18:52:00Z</dcterms:modified>
</cp:coreProperties>
</file>